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2026/48-GEG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zwischen Mühlenbach und Haselünner Straße in der Stadt Lingen (Ems) - Erdarbeiten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